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61E2" w14:textId="5CFE367F" w:rsidR="00C73034" w:rsidRDefault="00CC7712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_Hlt450066087"/>
      <w:bookmarkStart w:id="1" w:name="_Hlt450066085"/>
      <w:bookmarkStart w:id="2" w:name="_Hlt449016246"/>
      <w:bookmarkStart w:id="3" w:name="_Hlt448930105"/>
      <w:bookmarkStart w:id="4" w:name="_Hlt450039480"/>
      <w:bookmarkStart w:id="5" w:name="_Hlt450051172"/>
      <w:bookmarkStart w:id="6" w:name="OLE_LINK12"/>
      <w:bookmarkStart w:id="7" w:name="OLE_LINK6"/>
      <w:bookmarkStart w:id="8" w:name="OLE_LINK9"/>
      <w:bookmarkEnd w:id="0"/>
      <w:bookmarkEnd w:id="1"/>
      <w:bookmarkEnd w:id="2"/>
      <w:bookmarkEnd w:id="3"/>
      <w:bookmarkEnd w:id="4"/>
      <w:bookmarkEnd w:id="5"/>
      <w:r>
        <w:rPr>
          <w:rFonts w:ascii="Arial" w:eastAsia="Times New Roman" w:hAnsi="Arial" w:cs="Arial"/>
          <w:b/>
          <w:sz w:val="24"/>
          <w:szCs w:val="24"/>
        </w:rPr>
        <w:t>3GPP TSG RAN Meeting #102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>RP-23</w:t>
      </w:r>
      <w:r w:rsidR="0028306D">
        <w:rPr>
          <w:rFonts w:ascii="Arial" w:eastAsia="SimSun" w:hAnsi="Arial" w:cs="Arial"/>
          <w:b/>
          <w:sz w:val="24"/>
          <w:szCs w:val="24"/>
          <w:lang w:val="en-US" w:eastAsia="zh-CN"/>
        </w:rPr>
        <w:t>3</w:t>
      </w:r>
      <w:r w:rsidR="00597C37">
        <w:rPr>
          <w:rFonts w:ascii="Arial" w:eastAsia="SimSun" w:hAnsi="Arial" w:cs="Arial"/>
          <w:b/>
          <w:sz w:val="24"/>
          <w:szCs w:val="24"/>
          <w:lang w:val="en-US" w:eastAsia="zh-CN"/>
        </w:rPr>
        <w:t>693</w:t>
      </w:r>
    </w:p>
    <w:bookmarkEnd w:id="6"/>
    <w:bookmarkEnd w:id="7"/>
    <w:bookmarkEnd w:id="8"/>
    <w:p w14:paraId="575061E4" w14:textId="5FC53D6C" w:rsidR="00C73034" w:rsidRDefault="00E45FD7">
      <w:pPr>
        <w:pStyle w:val="Header"/>
        <w:tabs>
          <w:tab w:val="right" w:pos="7088"/>
          <w:tab w:val="right" w:pos="9781"/>
        </w:tabs>
        <w:rPr>
          <w:rFonts w:eastAsia="Times New Roman" w:cs="Arial"/>
          <w:sz w:val="24"/>
          <w:szCs w:val="24"/>
        </w:rPr>
      </w:pPr>
      <w:r w:rsidRPr="00E45FD7">
        <w:rPr>
          <w:rFonts w:eastAsia="Times New Roman" w:cs="Arial"/>
          <w:sz w:val="24"/>
          <w:szCs w:val="24"/>
        </w:rPr>
        <w:t>December 4 – 8, 2023, Edinburgh, Scotland</w:t>
      </w:r>
    </w:p>
    <w:p w14:paraId="574E6DA6" w14:textId="77777777" w:rsidR="00E45FD7" w:rsidRDefault="00E45FD7">
      <w:pPr>
        <w:pStyle w:val="Header"/>
        <w:tabs>
          <w:tab w:val="right" w:pos="7088"/>
          <w:tab w:val="right" w:pos="9781"/>
        </w:tabs>
        <w:rPr>
          <w:rFonts w:eastAsia="Times New Roman" w:cs="Arial"/>
          <w:sz w:val="24"/>
          <w:szCs w:val="24"/>
        </w:rPr>
      </w:pPr>
    </w:p>
    <w:p w14:paraId="588097D3" w14:textId="77777777" w:rsidR="00E45FD7" w:rsidRDefault="00E45FD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575061E5" w14:textId="13C7F9FC" w:rsidR="00C73034" w:rsidRDefault="00CC771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5FD7">
        <w:rPr>
          <w:rFonts w:ascii="Arial" w:hAnsi="Arial" w:cs="Arial"/>
          <w:b/>
          <w:bCs/>
          <w:lang w:val="en-US" w:eastAsia="zh-CN"/>
        </w:rPr>
        <w:t>Ericsson</w:t>
      </w:r>
    </w:p>
    <w:p w14:paraId="575061E6" w14:textId="471E755B" w:rsidR="00C73034" w:rsidRDefault="00CC77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Rel-18 Work Item Exception</w:t>
      </w:r>
      <w:r w:rsidR="00C977E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for WI on </w:t>
      </w:r>
      <w:r w:rsidR="00167CBC" w:rsidRPr="00167CBC">
        <w:rPr>
          <w:rFonts w:ascii="Arial" w:hAnsi="Arial" w:cs="Arial"/>
          <w:b/>
          <w:bCs/>
          <w:lang w:eastAsia="ja-JP"/>
        </w:rPr>
        <w:t>NR_CADC_R18_yBDL_xBUL</w:t>
      </w:r>
    </w:p>
    <w:p w14:paraId="575061E7" w14:textId="77777777" w:rsidR="00C73034" w:rsidRDefault="00CC77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5061E8" w14:textId="23E8563E" w:rsidR="00C73034" w:rsidRDefault="00CC771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9.4.3.</w:t>
      </w:r>
      <w:r w:rsidR="00E041FD">
        <w:rPr>
          <w:rFonts w:ascii="Arial" w:hAnsi="Arial"/>
          <w:b/>
          <w:lang w:val="en-US" w:eastAsia="zh-CN"/>
        </w:rPr>
        <w:t>4</w:t>
      </w:r>
    </w:p>
    <w:p w14:paraId="575061E9" w14:textId="77777777" w:rsidR="00C73034" w:rsidRDefault="00CC7712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575061EA" w14:textId="7C36E37E" w:rsidR="00C73034" w:rsidRDefault="00CC771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>
        <w:rPr>
          <w:sz w:val="24"/>
          <w:szCs w:val="24"/>
        </w:rPr>
        <w:t>Title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54A00" w:rsidRPr="00954A00">
        <w:rPr>
          <w:sz w:val="24"/>
          <w:szCs w:val="24"/>
          <w:lang w:eastAsia="ja-JP"/>
        </w:rPr>
        <w:t>Rel-18 NR inter-band Carrier Aggregation/Dual Connectivity for y bands DL (y=4, 5, 6) with x bands UL (x=1, 2)</w:t>
      </w:r>
    </w:p>
    <w:p w14:paraId="575061EB" w14:textId="4A7A8458" w:rsidR="00C73034" w:rsidRDefault="00CC7712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Acronym 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E40F05" w:rsidRPr="00E40F05">
        <w:rPr>
          <w:sz w:val="24"/>
          <w:szCs w:val="24"/>
          <w:lang w:val="en-US" w:eastAsia="zh-CN"/>
        </w:rPr>
        <w:t>NR_CADC_R18_yBDL_xBUL</w:t>
      </w:r>
    </w:p>
    <w:p w14:paraId="575061EC" w14:textId="7DE67F65" w:rsidR="00C73034" w:rsidRDefault="00CC7712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Identifier :</w:t>
      </w:r>
      <w:proofErr w:type="gramEnd"/>
      <w:r>
        <w:rPr>
          <w:sz w:val="24"/>
          <w:szCs w:val="24"/>
        </w:rPr>
        <w:tab/>
      </w:r>
      <w:r w:rsidR="00F076BF" w:rsidRPr="00B3447A">
        <w:rPr>
          <w:rFonts w:cs="Arial"/>
          <w:lang w:eastAsia="ja-JP"/>
        </w:rPr>
        <w:t>961008</w:t>
      </w:r>
    </w:p>
    <w:p w14:paraId="575061ED" w14:textId="77777777" w:rsidR="00C73034" w:rsidRDefault="00CC7712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C73034" w14:paraId="575061F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1EE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5061EF" w14:textId="77777777" w:rsidR="00C73034" w:rsidRDefault="00C73034">
            <w:pPr>
              <w:spacing w:after="0"/>
              <w:rPr>
                <w:b/>
                <w:lang w:eastAsia="zh-CN"/>
              </w:rPr>
            </w:pPr>
          </w:p>
        </w:tc>
      </w:tr>
      <w:tr w:rsidR="00C73034" w14:paraId="575061F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1F1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75061F2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75061F3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575061F4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575061F5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75061F6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575061F7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575061F8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575061F9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75061FA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575061FB" w14:textId="77777777" w:rsidR="00C73034" w:rsidRDefault="00CC771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C73034" w14:paraId="575061FF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1FD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1FE" w14:textId="77777777" w:rsidR="00C73034" w:rsidRDefault="00CC7712">
            <w:pPr>
              <w:spacing w:after="0"/>
            </w:pPr>
            <w:r>
              <w:t>3GPP RAN#103 (March 2024)</w:t>
            </w:r>
          </w:p>
        </w:tc>
      </w:tr>
      <w:tr w:rsidR="00C73034" w14:paraId="57506202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200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201" w14:textId="77777777" w:rsidR="00C73034" w:rsidRDefault="00CC771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C73034" w14:paraId="5750620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203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204" w14:textId="1018050F" w:rsidR="00C73034" w:rsidRDefault="00CC7712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 xml:space="preserve">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 xml:space="preserve">1, </w:t>
            </w:r>
            <w:bookmarkStart w:id="9" w:name="OLE_LINK3"/>
            <w:r>
              <w:rPr>
                <w:rFonts w:eastAsia="PMingLiU" w:hint="eastAsia"/>
                <w:lang w:eastAsia="zh-TW"/>
              </w:rPr>
              <w:t xml:space="preserve">TS </w:t>
            </w:r>
            <w:r>
              <w:rPr>
                <w:lang w:eastAsia="zh-CN"/>
              </w:rPr>
              <w:t>38.101-3</w:t>
            </w:r>
            <w:bookmarkEnd w:id="9"/>
            <w:r>
              <w:rPr>
                <w:lang w:eastAsia="zh-CN"/>
              </w:rPr>
              <w:t xml:space="preserve">, </w:t>
            </w:r>
            <w:r>
              <w:rPr>
                <w:rFonts w:eastAsia="PMingLiU" w:hint="eastAsia"/>
                <w:lang w:eastAsia="zh-TW"/>
              </w:rPr>
              <w:t xml:space="preserve">TS </w:t>
            </w:r>
            <w:r>
              <w:rPr>
                <w:lang w:eastAsia="zh-CN"/>
              </w:rPr>
              <w:t>38.307</w:t>
            </w:r>
          </w:p>
        </w:tc>
      </w:tr>
      <w:tr w:rsidR="00C73034" w14:paraId="57506209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206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207" w14:textId="6CD60216" w:rsidR="00C73034" w:rsidRDefault="00CC7712">
            <w:pPr>
              <w:pStyle w:val="Index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Some band combinations from operators’ request</w:t>
            </w:r>
            <w:r w:rsidR="00C2589D">
              <w:rPr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 xml:space="preserve"> are not completed in this WI.</w:t>
            </w:r>
          </w:p>
          <w:p w14:paraId="57506208" w14:textId="77777777" w:rsidR="00C73034" w:rsidRDefault="00CC7712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 are provided in the attached excel document.</w:t>
            </w:r>
          </w:p>
        </w:tc>
      </w:tr>
      <w:tr w:rsidR="00C73034" w14:paraId="5750620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750620A" w14:textId="77777777" w:rsidR="00C73034" w:rsidRDefault="00CC7712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 w14:paraId="5750620B" w14:textId="77777777" w:rsidR="00C73034" w:rsidRDefault="00CC7712">
            <w:pPr>
              <w:spacing w:after="0"/>
            </w:pPr>
            <w:r>
              <w:rPr>
                <w:lang w:eastAsia="zh-CN"/>
              </w:rPr>
              <w:t>These 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 w14:paraId="5750620D" w14:textId="77777777" w:rsidR="00C73034" w:rsidRDefault="00C73034">
      <w:pPr>
        <w:tabs>
          <w:tab w:val="left" w:pos="2127"/>
          <w:tab w:val="left" w:pos="5387"/>
        </w:tabs>
        <w:rPr>
          <w:b/>
        </w:rPr>
      </w:pPr>
    </w:p>
    <w:p w14:paraId="5750620E" w14:textId="77777777" w:rsidR="00C73034" w:rsidRDefault="00CC7712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5750620F" w14:textId="220B71DA" w:rsidR="00C73034" w:rsidRDefault="00CC771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</w:t>
      </w:r>
      <w:r w:rsidR="00F076BF">
        <w:rPr>
          <w:lang w:eastAsia="zh-CN"/>
        </w:rPr>
        <w:t xml:space="preserve">of </w:t>
      </w:r>
      <w:r w:rsidR="00F076BF" w:rsidRPr="00F076BF">
        <w:rPr>
          <w:lang w:val="en-US" w:eastAsia="zh-CN"/>
        </w:rPr>
        <w:t>NR_CADC_R18_yBDL_xBUL</w:t>
      </w:r>
      <w:r w:rsidR="00F076BF">
        <w:rPr>
          <w:lang w:eastAsia="zh-CN"/>
        </w:rPr>
        <w:t xml:space="preserve"> </w:t>
      </w:r>
      <w:r>
        <w:rPr>
          <w:lang w:eastAsia="zh-CN"/>
        </w:rPr>
        <w:t>WI to March 2024.</w:t>
      </w:r>
    </w:p>
    <w:p w14:paraId="57506210" w14:textId="77777777" w:rsidR="00C73034" w:rsidRDefault="00CC7712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57506211" w14:textId="77777777" w:rsidR="00C73034" w:rsidRDefault="00CC7712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C73034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F9642" w14:textId="77777777" w:rsidR="00C57ABB" w:rsidRDefault="00C57ABB">
      <w:pPr>
        <w:spacing w:after="0"/>
      </w:pPr>
      <w:r>
        <w:separator/>
      </w:r>
    </w:p>
  </w:endnote>
  <w:endnote w:type="continuationSeparator" w:id="0">
    <w:p w14:paraId="6B2D6737" w14:textId="77777777" w:rsidR="00C57ABB" w:rsidRDefault="00C57A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D17E" w14:textId="77777777" w:rsidR="00C57ABB" w:rsidRDefault="00C57ABB">
      <w:pPr>
        <w:spacing w:after="0"/>
      </w:pPr>
      <w:r>
        <w:separator/>
      </w:r>
    </w:p>
  </w:footnote>
  <w:footnote w:type="continuationSeparator" w:id="0">
    <w:p w14:paraId="45621918" w14:textId="77777777" w:rsidR="00C57ABB" w:rsidRDefault="00C57AB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67CBC"/>
    <w:rsid w:val="00182B68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8306D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D0843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97C37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326E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54A00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2589D"/>
    <w:rsid w:val="00C43D1E"/>
    <w:rsid w:val="00C51766"/>
    <w:rsid w:val="00C57ABB"/>
    <w:rsid w:val="00C57C50"/>
    <w:rsid w:val="00C715CA"/>
    <w:rsid w:val="00C73034"/>
    <w:rsid w:val="00C83490"/>
    <w:rsid w:val="00C94020"/>
    <w:rsid w:val="00C977EA"/>
    <w:rsid w:val="00CC7712"/>
    <w:rsid w:val="00CE1F4D"/>
    <w:rsid w:val="00D77416"/>
    <w:rsid w:val="00D9293E"/>
    <w:rsid w:val="00D9295E"/>
    <w:rsid w:val="00DA709D"/>
    <w:rsid w:val="00DA74F3"/>
    <w:rsid w:val="00E00C03"/>
    <w:rsid w:val="00E033E0"/>
    <w:rsid w:val="00E041FD"/>
    <w:rsid w:val="00E13CB2"/>
    <w:rsid w:val="00E40F05"/>
    <w:rsid w:val="00E45FD7"/>
    <w:rsid w:val="00E72B61"/>
    <w:rsid w:val="00E90B85"/>
    <w:rsid w:val="00EC7EB2"/>
    <w:rsid w:val="00F076BF"/>
    <w:rsid w:val="00F40B2F"/>
    <w:rsid w:val="00F4338D"/>
    <w:rsid w:val="00F440D3"/>
    <w:rsid w:val="00F921F1"/>
    <w:rsid w:val="00FC0804"/>
    <w:rsid w:val="00FC3B6D"/>
    <w:rsid w:val="00FD3A4E"/>
    <w:rsid w:val="00FE010E"/>
    <w:rsid w:val="04B34B43"/>
    <w:rsid w:val="13704C1B"/>
    <w:rsid w:val="19ED096F"/>
    <w:rsid w:val="1EB26A30"/>
    <w:rsid w:val="1FCF5BD9"/>
    <w:rsid w:val="234D69DD"/>
    <w:rsid w:val="3AB939E6"/>
    <w:rsid w:val="3BB93A0B"/>
    <w:rsid w:val="48D6398B"/>
    <w:rsid w:val="4C956D80"/>
    <w:rsid w:val="515159EC"/>
    <w:rsid w:val="5A605D26"/>
    <w:rsid w:val="5C980333"/>
    <w:rsid w:val="5F693096"/>
    <w:rsid w:val="61665C37"/>
    <w:rsid w:val="63614D6F"/>
    <w:rsid w:val="6A3D1DCE"/>
    <w:rsid w:val="6AB65CD7"/>
    <w:rsid w:val="6C770682"/>
    <w:rsid w:val="6FF1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5061E2"/>
  <w15:docId w15:val="{37198B19-9857-4E70-B13A-0279906A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1</Pages>
  <Words>168</Words>
  <Characters>958</Characters>
  <Application>Microsoft Office Word</Application>
  <DocSecurity>0</DocSecurity>
  <Lines>7</Lines>
  <Paragraphs>2</Paragraphs>
  <ScaleCrop>false</ScaleCrop>
  <Company>BT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Reihaneh Malekafzaliardakani</cp:lastModifiedBy>
  <cp:revision>19</cp:revision>
  <cp:lastPrinted>2009-10-12T14:10:00Z</cp:lastPrinted>
  <dcterms:created xsi:type="dcterms:W3CDTF">2023-11-23T02:55:00Z</dcterms:created>
  <dcterms:modified xsi:type="dcterms:W3CDTF">2023-12-04T10:09:00Z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